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7E6B" w14:textId="77777777" w:rsidR="00036E52" w:rsidRDefault="00036E52" w:rsidP="00BB5C4F">
      <w:r>
        <w:separator/>
      </w:r>
    </w:p>
  </w:endnote>
  <w:endnote w:type="continuationSeparator" w:id="0">
    <w:p w14:paraId="4156C6B3" w14:textId="77777777" w:rsidR="00036E52" w:rsidRDefault="00036E5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D33E6" w14:textId="77777777" w:rsidR="00036E52" w:rsidRDefault="00036E52" w:rsidP="00BB5C4F">
      <w:r>
        <w:separator/>
      </w:r>
    </w:p>
  </w:footnote>
  <w:footnote w:type="continuationSeparator" w:id="0">
    <w:p w14:paraId="207528E4" w14:textId="77777777" w:rsidR="00036E52" w:rsidRDefault="00036E52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372F" w14:textId="77777777" w:rsidR="008D53BC" w:rsidRDefault="008D53BC" w:rsidP="008D53B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04A9CE02" w14:textId="77777777" w:rsidR="008D53BC" w:rsidRDefault="008D53BC" w:rsidP="008D53B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B5F8B70" w14:textId="0150E498" w:rsidR="006B67EC" w:rsidRPr="00D532AD" w:rsidRDefault="008D53BC" w:rsidP="008D53BC">
    <w:pPr>
      <w:pStyle w:val="Header"/>
      <w:jc w:val="center"/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60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2023-10-23T15:50:00Z</dcterms:modified>
  <cp:contentStatus/>
</cp:coreProperties>
</file>